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Wythenshawe and Sale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Wythenshawe and Sale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Wythenshawe and Sale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Wythenshawe and Sale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Wythenshawe and Sale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Wythenshawe and Sale East are estimated to have a score of 1-2 on the PGSI (low-risk gambling), whilst </w:t>
      </w:r>
      <w:r w:rsidRPr="00773DF7">
        <w:rPr>
          <w:rFonts w:ascii="Libre Franklin Light" w:hAnsi="Libre Franklin Light" w:cs="Calibri Light"/>
          <w:b/>
          <w:bCs/>
          <w:color w:val="C45911" w:themeColor="accent2" w:themeShade="BF"/>
        </w:rPr>
        <w:t xml:space="preserve">5.5%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51.9% </w:t>
      </w:r>
      <w:r w:rsidRPr="004747BF">
        <w:rPr>
          <w:rFonts w:ascii="Libre Franklin Light" w:eastAsia="Times New Roman" w:hAnsi="Libre Franklin Light" w:cs="Calibri Light"/>
        </w:rPr>
        <w:t xml:space="preserve">of those respondents classified as PGSI 8+ in Wythenshawe and Sale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Wythenshawe and Sale East is estimated to be </w:t>
      </w:r>
      <w:r w:rsidRPr="00773DF7">
        <w:rPr>
          <w:rFonts w:ascii="Libre Franklin Light" w:eastAsia="Times New Roman" w:hAnsi="Libre Franklin Light" w:cs="Calibri Light"/>
          <w:b/>
          <w:bCs/>
          <w:color w:val="C45911" w:themeColor="accent2" w:themeShade="BF"/>
        </w:rPr>
        <w:t xml:space="preserve">£3,718,002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Wythenshawe and Sale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Wythenshawe and Sale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Wythenshawe and Sale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Wythenshawe and Sale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ythenshawe and Sale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Wythenshawe and Sale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ythenshawe and Sale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Wythenshawe and Sale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Wythenshawe and Sale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51.9%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ythenshawe and Sale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Wythenshawe and Sale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17.4%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Wythenshawe and Sale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Wythenshawe and Sale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Wythenshawe and Sale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Wythenshawe and Sale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Wythenshawe and Sale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£3,718,002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Wythenshawe and Sale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£60,560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£1,252,418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£89,719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£25,233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£46,261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£2,243,811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£3,718,002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Wythenshawe and Sale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Wythenshawe and Sale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Wythenshawe and Sale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Wythenshawe and Sale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Wythenshawe and Sale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Wythenshawe and Sale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61.4%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Wythenshawe and Sale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Wythenshawe and Sale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Wythenshawe and Sale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Wythenshawe and Sale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Wythenshawe and Sale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Wythenshawe and Sale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658A374-11F3-4136-8AE0-F2DD5F94078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